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B9D92" w14:textId="77777777" w:rsidR="00F26820" w:rsidRDefault="00F26820" w:rsidP="00F2682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Matthew LEEK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fl.1448)</w:t>
      </w:r>
    </w:p>
    <w:p w14:paraId="5168BCD6" w14:textId="77777777" w:rsidR="00F26820" w:rsidRDefault="00F26820" w:rsidP="00F2682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 Mercer.</w:t>
      </w:r>
    </w:p>
    <w:p w14:paraId="3A212C91" w14:textId="77777777" w:rsidR="00F26820" w:rsidRDefault="00F26820" w:rsidP="00F2682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5B793D0" w14:textId="77777777" w:rsidR="00F26820" w:rsidRDefault="00F26820" w:rsidP="00F2682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EAE63F0" w14:textId="77777777" w:rsidR="00F26820" w:rsidRDefault="00F26820" w:rsidP="00F2682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1448</w:t>
      </w:r>
      <w:r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Shotford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brought a plaint of debt against him and 8 others.</w:t>
      </w:r>
    </w:p>
    <w:p w14:paraId="533CABB4" w14:textId="77777777" w:rsidR="00F26820" w:rsidRDefault="00F26820" w:rsidP="00F2682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F965E1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https://waalt.uh.edu/index.php/CP40/748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5993F719" w14:textId="77777777" w:rsidR="00F26820" w:rsidRDefault="00F26820" w:rsidP="00F2682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C7B6AB4" w14:textId="77777777" w:rsidR="00F26820" w:rsidRDefault="00F26820" w:rsidP="00F2682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5B92F17" w14:textId="77777777" w:rsidR="00F26820" w:rsidRDefault="00F26820" w:rsidP="00F2682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May 2022</w:t>
      </w:r>
    </w:p>
    <w:p w14:paraId="46FFC7D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FF349E" w14:textId="77777777" w:rsidR="00F26820" w:rsidRDefault="00F26820" w:rsidP="009139A6">
      <w:r>
        <w:separator/>
      </w:r>
    </w:p>
  </w:endnote>
  <w:endnote w:type="continuationSeparator" w:id="0">
    <w:p w14:paraId="7C767156" w14:textId="77777777" w:rsidR="00F26820" w:rsidRDefault="00F2682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2095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67A4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E3751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A1BC99" w14:textId="77777777" w:rsidR="00F26820" w:rsidRDefault="00F26820" w:rsidP="009139A6">
      <w:r>
        <w:separator/>
      </w:r>
    </w:p>
  </w:footnote>
  <w:footnote w:type="continuationSeparator" w:id="0">
    <w:p w14:paraId="76DF02DC" w14:textId="77777777" w:rsidR="00F26820" w:rsidRDefault="00F2682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24714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916F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AE5DB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820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26820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3E66B9"/>
  <w15:chartTrackingRefBased/>
  <w15:docId w15:val="{0744F3F5-3A49-4343-8A9A-98380B830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2682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48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2022-05-23T13:43:00Z</dcterms:created>
  <dcterms:modified xsi:type="dcterms:W3CDTF">2022-05-23T13:44:00Z</dcterms:modified>
</cp:coreProperties>
</file>